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02-01-2026-05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VG Ulmen, Verbandsgemeindewerke, Partielle Kanalsanierung 2026/2027 (Robotersanierung) Ortslage Gillenbeuren und Lutzerath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Bauleistung: Partielle Kanalsanierung 2026/2027 OL Gillenbeuren und Lutzerath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